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CA6" w:rsidRPr="001122A3" w:rsidRDefault="00873CA6" w:rsidP="00873CA6">
      <w:pPr>
        <w:jc w:val="center"/>
        <w:rPr>
          <w:rFonts w:ascii="黑体" w:eastAsia="黑体" w:hint="eastAsia"/>
          <w:b/>
          <w:sz w:val="36"/>
          <w:szCs w:val="36"/>
        </w:rPr>
      </w:pPr>
      <w:r w:rsidRPr="001122A3">
        <w:rPr>
          <w:rFonts w:ascii="黑体" w:eastAsia="黑体" w:hint="eastAsia"/>
          <w:b/>
          <w:sz w:val="36"/>
          <w:szCs w:val="36"/>
        </w:rPr>
        <w:t>争做新时代好少年</w:t>
      </w:r>
    </w:p>
    <w:p w:rsidR="00873CA6" w:rsidRPr="00E95560" w:rsidRDefault="00873CA6" w:rsidP="00873CA6">
      <w:pPr>
        <w:jc w:val="center"/>
        <w:rPr>
          <w:rFonts w:hint="eastAsia"/>
          <w:b/>
          <w:sz w:val="32"/>
          <w:szCs w:val="32"/>
        </w:rPr>
      </w:pPr>
      <w:r w:rsidRPr="000D0478">
        <w:rPr>
          <w:rFonts w:hint="eastAsia"/>
          <w:b/>
          <w:sz w:val="32"/>
          <w:szCs w:val="32"/>
        </w:rPr>
        <w:t>孝感市体育路学校</w:t>
      </w:r>
      <w:r w:rsidRPr="000D0478">
        <w:rPr>
          <w:rFonts w:hint="eastAsia"/>
          <w:b/>
          <w:sz w:val="32"/>
          <w:szCs w:val="32"/>
        </w:rPr>
        <w:t xml:space="preserve">   406</w:t>
      </w:r>
      <w:r w:rsidRPr="000D0478">
        <w:rPr>
          <w:rFonts w:hint="eastAsia"/>
          <w:b/>
          <w:sz w:val="32"/>
          <w:szCs w:val="32"/>
        </w:rPr>
        <w:t>班</w:t>
      </w:r>
      <w:r w:rsidRPr="000D0478"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阮有轩</w:t>
      </w:r>
    </w:p>
    <w:p w:rsidR="00E61AE5" w:rsidRPr="00873CA6" w:rsidRDefault="001F6840" w:rsidP="00873CA6">
      <w:pPr>
        <w:spacing w:line="58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873CA6">
        <w:rPr>
          <w:rFonts w:ascii="宋体" w:eastAsia="宋体" w:hAnsi="宋体" w:hint="eastAsia"/>
          <w:sz w:val="30"/>
          <w:szCs w:val="30"/>
        </w:rPr>
        <w:t>我要争当新时代的好少年，热爱祖国、要有远大的理想，为了实现祖国的十九大精神，努力奋斗；我要争当新时代的好少年，毛爷爷曾经说过“好好学习，天天向上。”我要将这句话铭记心中；我要争当新时代的好少年，要有优良的道德品质，团结友爱，乐于助人。</w:t>
      </w:r>
    </w:p>
    <w:p w:rsidR="00E61AE5" w:rsidRPr="00873CA6" w:rsidRDefault="001F6840" w:rsidP="00873CA6">
      <w:pPr>
        <w:spacing w:line="58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873CA6">
        <w:rPr>
          <w:rFonts w:ascii="宋体" w:eastAsia="宋体" w:hAnsi="宋体" w:hint="eastAsia"/>
          <w:sz w:val="30"/>
          <w:szCs w:val="30"/>
        </w:rPr>
        <w:t>我们生活在祖国母亲的怀抱，享受着幸福时光，我们的幸福时光都是从哪里来的呢？是无数革命先烈用鲜血换来的。我们现在还小不能为祖国效力，但是我们有一个更重要的使命就是好好学习。俗话说“活到老，学到老。”人多一生都在马不停蹄地学习，我们只有学习文化知识，不断成才，才能报销祖国，为祖国做贡献。</w:t>
      </w:r>
    </w:p>
    <w:p w:rsidR="00E61AE5" w:rsidRPr="00873CA6" w:rsidRDefault="001F6840" w:rsidP="00873CA6">
      <w:pPr>
        <w:spacing w:line="58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873CA6">
        <w:rPr>
          <w:rFonts w:ascii="宋体" w:eastAsia="宋体" w:hAnsi="宋体" w:hint="eastAsia"/>
          <w:sz w:val="30"/>
          <w:szCs w:val="30"/>
        </w:rPr>
        <w:t>“学习雷锋，好榜样，忠于革命，忠于党，爱憎分明不忘本，立场坚定斗志强·······”我们要学习雷锋乐于助人、艰苦朴素的高尚品质。有一次，我们班有个人摔倒了，隔壁班有个男同学将她送到医务室，大家说他是小雷锋，他说：“帮助别人不需</w:t>
      </w:r>
      <w:r w:rsidRPr="00873CA6">
        <w:rPr>
          <w:rFonts w:ascii="宋体" w:eastAsia="宋体" w:hAnsi="宋体" w:hint="eastAsia"/>
          <w:sz w:val="30"/>
          <w:szCs w:val="30"/>
        </w:rPr>
        <w:t>要回报。”我们生活中处处都有活雷锋，他们虽然不是真正的雷锋叔叔，但他们都有雷锋的高尚品质。所以我们也要争当生活中的小雷锋。</w:t>
      </w:r>
    </w:p>
    <w:p w:rsidR="00E61AE5" w:rsidRPr="00873CA6" w:rsidRDefault="001F6840" w:rsidP="00873CA6">
      <w:pPr>
        <w:spacing w:line="580" w:lineRule="exact"/>
        <w:ind w:firstLineChars="200" w:firstLine="600"/>
        <w:jc w:val="left"/>
        <w:rPr>
          <w:rFonts w:ascii="宋体" w:eastAsia="宋体" w:hAnsi="宋体"/>
          <w:sz w:val="30"/>
          <w:szCs w:val="30"/>
        </w:rPr>
      </w:pPr>
      <w:r w:rsidRPr="00873CA6">
        <w:rPr>
          <w:rFonts w:ascii="宋体" w:eastAsia="宋体" w:hAnsi="宋体" w:hint="eastAsia"/>
          <w:sz w:val="30"/>
          <w:szCs w:val="30"/>
        </w:rPr>
        <w:t>争做新时代的好少年不仅仅只有热爱祖国、好好学学习、有优良的道德品质，还要做很多很多事才能成为新时代的好少年。</w:t>
      </w:r>
      <w:r w:rsidRPr="00873CA6">
        <w:rPr>
          <w:rFonts w:ascii="宋体" w:eastAsia="宋体" w:hAnsi="宋体" w:hint="eastAsia"/>
          <w:sz w:val="30"/>
          <w:szCs w:val="30"/>
        </w:rPr>
        <w:t xml:space="preserve">  </w:t>
      </w:r>
    </w:p>
    <w:p w:rsidR="00E61AE5" w:rsidRPr="00873CA6" w:rsidRDefault="001F6840" w:rsidP="00873CA6">
      <w:pPr>
        <w:spacing w:line="580" w:lineRule="exact"/>
        <w:jc w:val="right"/>
        <w:rPr>
          <w:rFonts w:ascii="楷体" w:eastAsia="楷体" w:hAnsi="楷体"/>
          <w:b/>
          <w:sz w:val="32"/>
          <w:szCs w:val="32"/>
        </w:rPr>
      </w:pPr>
      <w:r>
        <w:rPr>
          <w:rFonts w:hint="eastAsia"/>
          <w:b/>
          <w:bCs/>
          <w:sz w:val="30"/>
          <w:szCs w:val="30"/>
        </w:rPr>
        <w:t xml:space="preserve"> </w:t>
      </w:r>
      <w:r w:rsidR="00873CA6" w:rsidRPr="000D0478">
        <w:rPr>
          <w:rFonts w:ascii="楷体" w:eastAsia="楷体" w:hAnsi="楷体" w:hint="eastAsia"/>
          <w:b/>
          <w:sz w:val="32"/>
          <w:szCs w:val="32"/>
        </w:rPr>
        <w:t>（指导老师：赵静）</w:t>
      </w:r>
      <w:bookmarkStart w:id="0" w:name="_GoBack"/>
      <w:bookmarkEnd w:id="0"/>
    </w:p>
    <w:sectPr w:rsidR="00E61AE5" w:rsidRPr="00873CA6" w:rsidSect="00E61A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840" w:rsidRDefault="001F6840" w:rsidP="00873CA6">
      <w:r>
        <w:separator/>
      </w:r>
    </w:p>
  </w:endnote>
  <w:endnote w:type="continuationSeparator" w:id="1">
    <w:p w:rsidR="001F6840" w:rsidRDefault="001F6840" w:rsidP="00873C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840" w:rsidRDefault="001F6840" w:rsidP="00873CA6">
      <w:r>
        <w:separator/>
      </w:r>
    </w:p>
  </w:footnote>
  <w:footnote w:type="continuationSeparator" w:id="1">
    <w:p w:rsidR="001F6840" w:rsidRDefault="001F6840" w:rsidP="00873C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ED4594A"/>
    <w:rsid w:val="001F6840"/>
    <w:rsid w:val="00873CA6"/>
    <w:rsid w:val="00E61AE5"/>
    <w:rsid w:val="2ED4594A"/>
    <w:rsid w:val="3D7F1BF8"/>
    <w:rsid w:val="6D53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1A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73C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73CA6"/>
    <w:rPr>
      <w:kern w:val="2"/>
      <w:sz w:val="18"/>
      <w:szCs w:val="18"/>
    </w:rPr>
  </w:style>
  <w:style w:type="paragraph" w:styleId="a4">
    <w:name w:val="footer"/>
    <w:basedOn w:val="a"/>
    <w:link w:val="Char0"/>
    <w:rsid w:val="00873C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73CA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56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2019-10-27T03:50:00Z</dcterms:created>
  <dcterms:modified xsi:type="dcterms:W3CDTF">2019-10-27T12:42:00Z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